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start"/>
        <w:rPr>
          <w:rFonts w:ascii="Calibri" w:hAnsi="Calibri"/>
          <w:lang w:val="ru-RU"/>
        </w:rPr>
      </w:pPr>
      <w:r>
        <w:rPr>
          <w:rFonts w:ascii="Calibri" w:hAnsi="Calibri"/>
          <w:lang w:val="ru-RU"/>
        </w:rPr>
        <w:t>Главная проблема это желание изменить реальность. Можно хотеть изменить прошлое, изменить настоящее, изменить будущее, за этим стоит один и тот же механизм. К слову, желание сохранить реальность, уберечь её от изменений это на самом деле желание изменить будущее в котором я потерял какую-то реальность, тоесть желание изменить будущее в котором реальность изменилась.</w:t>
        <w:br/>
        <w:br/>
        <w:t xml:space="preserve">Откуда берётся желание изменить реальность? Оно берётся из веры, что у меня есть объективное описание/инструкция/гайд, как и в каком направлении нужно изменять реальность. </w:t>
        <w:br/>
        <w:br/>
        <w:t>Описание в котор</w:t>
      </w:r>
      <w:r>
        <w:rPr>
          <w:rFonts w:ascii="Calibri" w:hAnsi="Calibri"/>
          <w:lang w:val="ru-RU"/>
        </w:rPr>
        <w:t>ое</w:t>
      </w:r>
      <w:r>
        <w:rPr>
          <w:rFonts w:ascii="Calibri" w:hAnsi="Calibri"/>
          <w:lang w:val="ru-RU"/>
        </w:rPr>
        <w:t xml:space="preserve"> я верю создаёт образ реальности к которой я хочу прийти, этот образ становится моей </w:t>
      </w:r>
      <w:r>
        <w:rPr>
          <w:rFonts w:ascii="Calibri" w:hAnsi="Calibri"/>
          <w:lang w:val="ru-RU"/>
        </w:rPr>
        <w:t xml:space="preserve">причиной, </w:t>
      </w:r>
      <w:r>
        <w:rPr>
          <w:rFonts w:ascii="Calibri" w:hAnsi="Calibri"/>
          <w:lang w:val="ru-RU"/>
        </w:rPr>
        <w:t xml:space="preserve">целью </w:t>
      </w:r>
      <w:r>
        <w:rPr>
          <w:rFonts w:ascii="Calibri" w:hAnsi="Calibri"/>
          <w:lang w:val="ru-RU"/>
        </w:rPr>
        <w:t>и смыслом</w:t>
      </w:r>
      <w:r>
        <w:rPr>
          <w:rFonts w:ascii="Calibri" w:hAnsi="Calibri"/>
          <w:lang w:val="ru-RU"/>
        </w:rPr>
        <w:t xml:space="preserve">, зачем и почему я что-то делаю, </w:t>
      </w:r>
      <w:r>
        <w:rPr>
          <w:rFonts w:ascii="Calibri" w:hAnsi="Calibri"/>
          <w:lang w:val="ru-RU"/>
        </w:rPr>
        <w:t>а так же этот образ становится моими ожиданиями</w:t>
      </w:r>
      <w:r>
        <w:rPr>
          <w:rFonts w:ascii="Calibri" w:hAnsi="Calibri"/>
          <w:lang w:val="ru-RU"/>
        </w:rPr>
        <w:t>.</w:t>
        <w:br/>
        <w:br/>
      </w:r>
      <w:r>
        <w:rPr>
          <w:rFonts w:ascii="Calibri" w:hAnsi="Calibri"/>
          <w:lang w:val="ru-RU"/>
        </w:rPr>
        <w:t>Я хочу постоянно контролировать и оценивать текущую реальность, а именно контролировать её изменение в нужном мне направлении и оценивать то на сколько реальность оправдывает мои ожидания.</w:t>
        <w:br/>
        <w:br/>
        <w:t xml:space="preserve">Когда реальность и ожидания совпадают я получаю удовольствие/счастье, когда не совпадают я получаю страдания/несчастье. Я постоянно думаю о получении этого удовольствия/счастья и постоянно думаю об избегании этого страдания/несчастья. Я постоянно оцениваю количество полученного удовольствия/счастья. </w:t>
        <w:br/>
        <w:br/>
        <w:t xml:space="preserve"> 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  <w:br/>
      </w:r>
      <w:r>
        <w:rPr>
          <w:rFonts w:ascii="Calibri" w:hAnsi="Calibri"/>
        </w:rPr>
        <w:t xml:space="preserve">Что с этим всем делать? Я не знаю, у меня нет гайда что с этим делать. Но я могу описать, что с этим сделал я. То что сделал я это не гайд для других что им с этим делать, это просто описание того что сделал я, а что делать другим я не знаю, если захотят могут сделать то что сделал я. Тоесть я перестал думать о том, что делать другим и начал описывать что сделал я. </w:t>
        <w:br/>
        <w:br/>
      </w:r>
      <w:r>
        <w:rPr>
          <w:rFonts w:ascii="Calibri" w:hAnsi="Calibri"/>
        </w:rPr>
        <w:t xml:space="preserve">Первое что я сделал, это я убил всякую веру в наблюдения, слова, описания, чувства и значение этого всего. Как я это сделал? Я осознал простую вещь, что я не могу доказать себе ничего из вышеперечисленного. </w:t>
        <w:br/>
        <w:br/>
        <w:t xml:space="preserve">Дальше я понял, что я не могу контролировать и изменять реальность, потому что у меня нет никакого описания как это делать, убив веру в любые описания я потерял иллюзию знания как контролировать и изменять реальность. </w:t>
        <w:br/>
        <w:br/>
        <w:t>Дальше я перестал думать о контролировании и изменении реальности, потому что это больше не возможно для меня без веры в описание, которое было бы для меня гайдом как это делать.</w:t>
        <w:br/>
        <w:br/>
        <w:t xml:space="preserve">Дальше я перестал думать о получении удовольствия, потому что я больше не могу его получать, потому что у меня нет ожиданий которые могли бы совпасть с реальностью. Я не оцениваю то, получаю я удовольствие или нет, это форма контроля за изменением реальности которая больше мне не интересна. Мне больше не инетересно изменять реальность, я не хочу этого.  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  <w:br/>
        <w:br/>
        <w:br/>
      </w:r>
      <w:r>
        <w:rPr>
          <w:rFonts w:ascii="Calibri" w:hAnsi="Calibri"/>
        </w:rPr>
        <w:t xml:space="preserve">Так начну с начала. Что я понял. Я понял, что я не могу описать, что мне делать/не делать, я не могу описать себе инструкцию как жить. Так же я не могу описать, что делать/не делать другим людям, я не могу описать другим инструкцию как им жить. А что же я могу? Я могу описать только то, что я сделал, но описание того, что я сделал не является инструкцией как жить мне и другим людям. </w:t>
        <w:br/>
        <w:br/>
        <w:t xml:space="preserve">Значит я хочу сказать, что гайд, это не любое описание, это описание того, что мне делать/не делать, либо описание того, что делать/не делать другим людям. Если это гайд, то я не могу написать гайд, поскольку просто не знаю его, его можно только выдумать, но без веры в истиность этот гайд не будет работать как гайд. </w:t>
        <w:br/>
        <w:br/>
        <w:t xml:space="preserve">Итого, у меня есть два состояния, в одном я описываю что я сделал и этим описанием могу поделиться с другими, во втором состоянии я не думаю ни о каких описаниях и просто живу кайфую. Третьего состояния, в котором я думаю о гайде у меня нет. 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  <w:t xml:space="preserve">Так и чё дальше? Дальше надо описать подробно свой опыт и всё, жить как обычно. Эта фраза звучит как гайд, но я не воспринимаю её как гайд. 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  <w:t xml:space="preserve">Ещё походу я могу не только описать что я сделал, но и то, что я видел, тоесть могу описать как работает мозг оснвываясь на моих наблюдениях. Но я не могу написать гайд, что мне или другим со всем этим делать. </w:t>
        <w:br/>
        <w:br/>
        <w:t>Никакую фразу не воспринимать, как гайд/инструкцию что мне делать или не делать, включая эту фразу.</w:t>
        <w:br/>
        <w:br/>
        <w:t xml:space="preserve">Какое конечное состояние в итоге получается? </w:t>
        <w:br/>
        <w:t xml:space="preserve">1. В голове нет никакого описания, которое воспринимается как гайд/инструкция как жить, </w:t>
      </w:r>
      <w:r>
        <w:rPr>
          <w:rFonts w:ascii="Calibri" w:hAnsi="Calibri"/>
        </w:rPr>
        <w:t>включая это описание</w:t>
      </w:r>
      <w:r>
        <w:rPr>
          <w:rFonts w:ascii="Calibri" w:hAnsi="Calibri"/>
        </w:rPr>
        <w:t>.</w:t>
        <w:br/>
      </w:r>
      <w:r>
        <w:rPr>
          <w:rFonts w:ascii="Calibri" w:hAnsi="Calibri"/>
        </w:rPr>
        <w:t>2. Я ничего не контролирую и не стремлюсь что-то изменить, потому что у меня в голове нет гайда/инструкции как контролировать и что изменять.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</w:fonts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character" w:styleId="LineNumber">
    <w:name w:val="Line Number"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703</Words>
  <Characters>3558</Characters>
  <CharactersWithSpaces>4288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2026-03-17T16:17:20Z</dcterms:created>
  <dc:creator/>
  <dc:description/>
  <dc:language>ru-RU</dc:language>
  <cp:lastModifiedBy/>
  <dcterms:modified xsi:type="dcterms:W3CDTF">2026-03-17T16:17:22Z</dcterms:modified>
  <cp:revision>2</cp:revision>
  <dc:subject/>
  <dc:title>Calibri</dc:title>
</cp:coreProperties>
</file>